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C4D82">
        <w:rPr>
          <w:rFonts w:cs="Arial"/>
          <w:b/>
          <w:caps/>
          <w:sz w:val="28"/>
          <w:szCs w:val="28"/>
        </w:rPr>
        <w:t>1361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27937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027937">
              <w:rPr>
                <w:rFonts w:cs="Arial"/>
                <w:sz w:val="20"/>
                <w:szCs w:val="20"/>
              </w:rPr>
              <w:t>Solicita manutenção geral no Centro Comunitário do Jardim das Indústrias, localizado na Praça Mauro Chaves.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027937" w:rsidRPr="00027937">
        <w:rPr>
          <w:rFonts w:cs="Arial"/>
        </w:rPr>
        <w:t>à execução dos serviços de manutenção geral no Centro Comunitário do Jardim das Indústrias, localizado na Praça Mauro Chaves.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027937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027937">
        <w:rPr>
          <w:rFonts w:cs="Arial"/>
        </w:rPr>
        <w:t>19 de maio de 2021.</w:t>
      </w:r>
    </w:p>
    <w:p w:rsidR="00027937" w:rsidRDefault="00027937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27937" w:rsidRDefault="00027937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27937" w:rsidRPr="005D429C" w:rsidRDefault="00027937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027937" w:rsidRPr="00F17248" w:rsidRDefault="00027937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027937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2BCC" w:rsidRDefault="006E2BCC">
      <w:r>
        <w:separator/>
      </w:r>
    </w:p>
  </w:endnote>
  <w:endnote w:type="continuationSeparator" w:id="0">
    <w:p w:rsidR="006E2BCC" w:rsidRDefault="006E2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2BCC" w:rsidRDefault="006E2BCC">
      <w:r>
        <w:separator/>
      </w:r>
    </w:p>
  </w:footnote>
  <w:footnote w:type="continuationSeparator" w:id="0">
    <w:p w:rsidR="006E2BCC" w:rsidRDefault="006E2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C1B3F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27937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1B3F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2BCC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C4D82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E09D9-F89B-462B-8653-377F1C907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86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2021-05-17T17:29:00Z</cp:lastPrinted>
  <dcterms:created xsi:type="dcterms:W3CDTF">2021-05-17T17:29:00Z</dcterms:created>
  <dcterms:modified xsi:type="dcterms:W3CDTF">2021-05-17T17:29:00Z</dcterms:modified>
</cp:coreProperties>
</file>